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25E9F6" w14:textId="77777777" w:rsidR="003930F4" w:rsidRDefault="003930F4" w:rsidP="003930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GODERIGE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d.ca.1494)</w:t>
      </w:r>
    </w:p>
    <w:p w14:paraId="6B8D2F3F" w14:textId="77777777" w:rsidR="003930F4" w:rsidRDefault="003930F4" w:rsidP="003930F4">
      <w:pPr>
        <w:pStyle w:val="NoSpacing"/>
        <w:rPr>
          <w:rFonts w:cs="Times New Roman"/>
          <w:szCs w:val="24"/>
        </w:rPr>
      </w:pPr>
    </w:p>
    <w:p w14:paraId="225A7C86" w14:textId="77777777" w:rsidR="003930F4" w:rsidRDefault="003930F4" w:rsidP="003930F4">
      <w:pPr>
        <w:pStyle w:val="NoSpacing"/>
        <w:rPr>
          <w:rFonts w:cs="Times New Roman"/>
          <w:szCs w:val="24"/>
        </w:rPr>
      </w:pPr>
    </w:p>
    <w:p w14:paraId="0467E53E" w14:textId="77777777" w:rsidR="003930F4" w:rsidRDefault="003930F4" w:rsidP="003930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Jan.</w:t>
      </w:r>
      <w:r>
        <w:rPr>
          <w:rFonts w:cs="Times New Roman"/>
          <w:szCs w:val="24"/>
        </w:rPr>
        <w:tab/>
        <w:t>1494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Lincolnshire.</w:t>
      </w:r>
    </w:p>
    <w:p w14:paraId="20D236B8" w14:textId="77777777" w:rsidR="003930F4" w:rsidRDefault="003930F4" w:rsidP="003930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p.197)</w:t>
      </w:r>
    </w:p>
    <w:p w14:paraId="3B89F75A" w14:textId="77777777" w:rsidR="003930F4" w:rsidRDefault="003930F4" w:rsidP="003930F4">
      <w:pPr>
        <w:pStyle w:val="NoSpacing"/>
        <w:rPr>
          <w:rFonts w:cs="Times New Roman"/>
          <w:szCs w:val="24"/>
        </w:rPr>
      </w:pPr>
    </w:p>
    <w:p w14:paraId="36E30E9D" w14:textId="77777777" w:rsidR="003930F4" w:rsidRDefault="003930F4" w:rsidP="003930F4">
      <w:pPr>
        <w:pStyle w:val="NoSpacing"/>
        <w:rPr>
          <w:rFonts w:cs="Times New Roman"/>
          <w:szCs w:val="24"/>
        </w:rPr>
      </w:pPr>
    </w:p>
    <w:p w14:paraId="3FB46B7C" w14:textId="77777777" w:rsidR="003930F4" w:rsidRDefault="003930F4" w:rsidP="003930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 2024</w:t>
      </w:r>
    </w:p>
    <w:p w14:paraId="2EFD899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2A5CFD" w14:textId="77777777" w:rsidR="003930F4" w:rsidRDefault="003930F4" w:rsidP="009139A6">
      <w:r>
        <w:separator/>
      </w:r>
    </w:p>
  </w:endnote>
  <w:endnote w:type="continuationSeparator" w:id="0">
    <w:p w14:paraId="09D9F1FC" w14:textId="77777777" w:rsidR="003930F4" w:rsidRDefault="003930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902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86F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96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199279" w14:textId="77777777" w:rsidR="003930F4" w:rsidRDefault="003930F4" w:rsidP="009139A6">
      <w:r>
        <w:separator/>
      </w:r>
    </w:p>
  </w:footnote>
  <w:footnote w:type="continuationSeparator" w:id="0">
    <w:p w14:paraId="59223096" w14:textId="77777777" w:rsidR="003930F4" w:rsidRDefault="003930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960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E8F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CF1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0F4"/>
    <w:rsid w:val="000666E0"/>
    <w:rsid w:val="002510B7"/>
    <w:rsid w:val="00270799"/>
    <w:rsid w:val="003930F4"/>
    <w:rsid w:val="003A711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4B732"/>
  <w15:chartTrackingRefBased/>
  <w15:docId w15:val="{F3906B4A-12E9-4D1E-B75F-61945241F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2024-05-14T19:38:00Z</dcterms:created>
  <dcterms:modified xsi:type="dcterms:W3CDTF">2024-05-14T19:39:00Z</dcterms:modified>
</cp:coreProperties>
</file>